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E72F72" w14:textId="2FD7860B" w:rsidR="008952C5" w:rsidRDefault="008952C5" w:rsidP="008952C5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  <w:lang w:eastAsia="ko-KR"/>
        </w:rPr>
      </w:pPr>
      <w:r>
        <w:rPr>
          <w:rFonts w:ascii="Arial" w:hAnsi="Arial" w:cs="Arial"/>
          <w:b/>
          <w:sz w:val="24"/>
          <w:szCs w:val="22"/>
        </w:rPr>
        <w:t>SA WG2 Meeting #S2-16</w:t>
      </w:r>
      <w:r w:rsidR="00D95543">
        <w:rPr>
          <w:rFonts w:ascii="Arial" w:hAnsi="Arial" w:cs="Arial" w:hint="eastAsia"/>
          <w:b/>
          <w:sz w:val="24"/>
          <w:szCs w:val="22"/>
          <w:lang w:eastAsia="ko-KR"/>
        </w:rPr>
        <w:t>6</w:t>
      </w:r>
      <w:r>
        <w:rPr>
          <w:rFonts w:ascii="Arial" w:hAnsi="Arial" w:cs="Arial"/>
          <w:b/>
          <w:sz w:val="24"/>
          <w:szCs w:val="22"/>
        </w:rPr>
        <w:tab/>
      </w:r>
      <w:r w:rsidR="00A407C5" w:rsidRPr="00A407C5">
        <w:rPr>
          <w:rFonts w:ascii="Arial" w:hAnsi="Arial" w:cs="Arial"/>
          <w:b/>
          <w:sz w:val="24"/>
          <w:szCs w:val="22"/>
        </w:rPr>
        <w:t>S2-2412336</w:t>
      </w:r>
    </w:p>
    <w:p w14:paraId="4D0EC4A1" w14:textId="40292592" w:rsidR="008952C5" w:rsidRDefault="00D95543" w:rsidP="008952C5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  <w:r w:rsidRPr="00D95543">
        <w:rPr>
          <w:rFonts w:ascii="Arial" w:hAnsi="Arial" w:cs="Arial"/>
          <w:b/>
          <w:sz w:val="24"/>
          <w:szCs w:val="22"/>
        </w:rPr>
        <w:t>18 – 22 November, 2024</w:t>
      </w:r>
      <w:r w:rsidR="008952C5">
        <w:rPr>
          <w:rFonts w:ascii="Arial" w:hAnsi="Arial" w:cs="Arial"/>
          <w:b/>
          <w:sz w:val="24"/>
          <w:szCs w:val="22"/>
        </w:rPr>
        <w:t xml:space="preserve">, </w:t>
      </w:r>
      <w:r w:rsidRPr="00D95543">
        <w:rPr>
          <w:rFonts w:ascii="Arial" w:hAnsi="Arial" w:cs="Arial"/>
          <w:b/>
          <w:sz w:val="24"/>
          <w:szCs w:val="22"/>
        </w:rPr>
        <w:t>Orlando, USA</w:t>
      </w:r>
    </w:p>
    <w:p w14:paraId="4366621A" w14:textId="5A1404F3" w:rsidR="008952C5" w:rsidRPr="008952C5" w:rsidRDefault="008952C5" w:rsidP="008952C5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</w:p>
    <w:p w14:paraId="72E2ED64" w14:textId="5AB521F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C656E" w:rsidRPr="00BC656E">
        <w:rPr>
          <w:rFonts w:ascii="Arial" w:hAnsi="Arial" w:cs="Arial" w:hint="eastAsia"/>
          <w:b/>
          <w:color w:val="FF0000"/>
          <w:sz w:val="22"/>
          <w:szCs w:val="22"/>
          <w:lang w:eastAsia="ko-KR"/>
        </w:rPr>
        <w:t xml:space="preserve">[Draft] 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 xml:space="preserve">Reply </w:t>
      </w:r>
      <w:r w:rsidR="007C541D" w:rsidRPr="007C541D">
        <w:rPr>
          <w:rFonts w:ascii="Arial" w:eastAsia="Arial" w:hAnsi="Arial" w:cs="Arial"/>
          <w:b/>
          <w:sz w:val="22"/>
        </w:rPr>
        <w:t>LS on UAV regulation</w:t>
      </w:r>
    </w:p>
    <w:p w14:paraId="06BA196E" w14:textId="4BC11657" w:rsidR="00B97703" w:rsidRPr="00BC656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C541D" w:rsidRPr="007C541D">
        <w:rPr>
          <w:rFonts w:ascii="Arial" w:eastAsia="Arial" w:hAnsi="Arial" w:cs="Arial"/>
          <w:b/>
          <w:sz w:val="22"/>
        </w:rPr>
        <w:t>LS on UAV regulation</w:t>
      </w:r>
      <w:r w:rsidR="007C541D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(</w:t>
      </w:r>
      <w:r w:rsidR="007C541D" w:rsidRPr="007C541D">
        <w:rPr>
          <w:rFonts w:ascii="Arial" w:hAnsi="Arial" w:cs="Arial"/>
          <w:b/>
          <w:sz w:val="22"/>
          <w:szCs w:val="22"/>
          <w:lang w:eastAsia="ko-KR"/>
        </w:rPr>
        <w:t>S2-2411303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/</w:t>
      </w:r>
      <w:r w:rsidR="007C541D" w:rsidRPr="007C541D">
        <w:rPr>
          <w:rFonts w:ascii="Arial" w:hAnsi="Arial" w:cs="Arial"/>
          <w:b/>
          <w:sz w:val="22"/>
          <w:szCs w:val="22"/>
          <w:lang w:eastAsia="ko-KR"/>
        </w:rPr>
        <w:t>R3-245815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)</w:t>
      </w:r>
    </w:p>
    <w:p w14:paraId="2C6E4D6E" w14:textId="12C89D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2FA6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04697C4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C541D" w:rsidRPr="007C541D">
        <w:rPr>
          <w:rFonts w:ascii="Arial" w:hAnsi="Arial" w:cs="Arial"/>
          <w:b/>
          <w:bCs/>
          <w:sz w:val="22"/>
          <w:szCs w:val="22"/>
        </w:rPr>
        <w:t>TEI19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DAEBA3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23A58">
        <w:rPr>
          <w:rFonts w:ascii="Arial" w:hAnsi="Arial" w:cs="Arial"/>
          <w:b/>
          <w:sz w:val="22"/>
          <w:szCs w:val="22"/>
        </w:rPr>
        <w:t>SA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2</w:t>
      </w:r>
    </w:p>
    <w:p w14:paraId="2548326B" w14:textId="0756595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C541D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1C9523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C541D" w:rsidRPr="007C541D">
        <w:rPr>
          <w:rFonts w:ascii="Arial" w:hAnsi="Arial" w:cs="Arial"/>
          <w:b/>
          <w:bCs/>
          <w:sz w:val="22"/>
          <w:szCs w:val="22"/>
        </w:rPr>
        <w:t>RAN, SA, SA1</w:t>
      </w:r>
    </w:p>
    <w:bookmarkEnd w:id="5"/>
    <w:bookmarkEnd w:id="6"/>
    <w:p w14:paraId="70BB7B9C" w14:textId="77777777" w:rsidR="000F77E8" w:rsidRPr="000F4E43" w:rsidRDefault="000F77E8" w:rsidP="000F77E8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381F679" w14:textId="77777777" w:rsidR="000F77E8" w:rsidRPr="00FC37CF" w:rsidRDefault="000F77E8" w:rsidP="000F77E8">
      <w:pPr>
        <w:pStyle w:val="Contact"/>
        <w:tabs>
          <w:tab w:val="clear" w:pos="2268"/>
        </w:tabs>
        <w:rPr>
          <w:bCs/>
          <w:color w:val="000000"/>
        </w:rPr>
      </w:pPr>
      <w:r w:rsidRPr="00FC37CF">
        <w:t>Name:</w:t>
      </w:r>
      <w:r w:rsidRPr="00FC37CF">
        <w:rPr>
          <w:bCs/>
        </w:rPr>
        <w:tab/>
      </w:r>
      <w:r>
        <w:rPr>
          <w:rFonts w:hint="eastAsia"/>
          <w:b w:val="0"/>
          <w:bCs/>
          <w:color w:val="000000"/>
          <w:lang w:eastAsia="zh-CN"/>
        </w:rPr>
        <w:t>Simon Cai</w:t>
      </w:r>
    </w:p>
    <w:p w14:paraId="0BD961E4" w14:textId="77777777" w:rsidR="000F77E8" w:rsidRPr="00FC37CF" w:rsidRDefault="000F77E8" w:rsidP="000F77E8">
      <w:pPr>
        <w:pStyle w:val="Contact"/>
        <w:tabs>
          <w:tab w:val="clear" w:pos="2268"/>
        </w:tabs>
        <w:rPr>
          <w:bCs/>
          <w:color w:val="000000"/>
        </w:rPr>
      </w:pPr>
      <w:r w:rsidRPr="00FC37CF">
        <w:rPr>
          <w:color w:val="000000"/>
        </w:rPr>
        <w:t>Tel. Number:</w:t>
      </w:r>
      <w:r w:rsidRPr="00FC37CF">
        <w:rPr>
          <w:bCs/>
          <w:color w:val="000000"/>
        </w:rPr>
        <w:tab/>
      </w:r>
    </w:p>
    <w:p w14:paraId="2D8D2AD1" w14:textId="77777777" w:rsidR="000F77E8" w:rsidRPr="00641C7C" w:rsidRDefault="000F77E8" w:rsidP="000F77E8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Pr="00A12F99">
        <w:rPr>
          <w:b w:val="0"/>
          <w:bCs/>
          <w:color w:val="000000"/>
          <w:lang w:eastAsia="zh-CN"/>
        </w:rPr>
        <w:t>Simon&lt;dot&gt;Ca</w:t>
      </w:r>
      <w:r>
        <w:rPr>
          <w:rFonts w:hint="eastAsia"/>
          <w:b w:val="0"/>
          <w:bCs/>
          <w:color w:val="000000"/>
          <w:lang w:eastAsia="zh-CN"/>
        </w:rPr>
        <w:t>i</w:t>
      </w:r>
      <w:r w:rsidRPr="00A12F99">
        <w:rPr>
          <w:b w:val="0"/>
          <w:bCs/>
          <w:color w:val="000000"/>
          <w:lang w:eastAsia="zh-CN"/>
        </w:rPr>
        <w:t>&lt;at&gt; nokia&lt;dash&gt;sbell&lt;dot&gt;com</w:t>
      </w:r>
    </w:p>
    <w:p w14:paraId="1349548B" w14:textId="77777777" w:rsidR="002F7515" w:rsidRPr="002F7515" w:rsidRDefault="002F7515" w:rsidP="00223A58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ko-KR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9060EA" w14:textId="77777777" w:rsidR="002C6FAE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7D6235">
        <w:rPr>
          <w:rFonts w:ascii="Arial" w:hAnsi="Arial" w:cs="Arial"/>
          <w:b/>
          <w:sz w:val="22"/>
          <w:szCs w:val="22"/>
        </w:rPr>
        <w:t>Attachments:</w:t>
      </w:r>
      <w:r w:rsidRPr="007D6235">
        <w:rPr>
          <w:rFonts w:ascii="Arial" w:hAnsi="Arial" w:cs="Arial"/>
          <w:bCs/>
          <w:sz w:val="22"/>
          <w:szCs w:val="22"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6289947" w14:textId="13A5CAD4" w:rsidR="00341210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SA2 thanks </w:t>
      </w:r>
      <w:r w:rsidR="000F6D4D">
        <w:rPr>
          <w:rFonts w:ascii="Arial" w:hAnsi="Arial" w:cs="Arial" w:hint="eastAsia"/>
          <w:lang w:eastAsia="ko-KR"/>
        </w:rPr>
        <w:t>RAN</w:t>
      </w:r>
      <w:r>
        <w:rPr>
          <w:rFonts w:ascii="Arial" w:hAnsi="Arial" w:cs="Arial" w:hint="eastAsia"/>
          <w:lang w:eastAsia="ko-KR"/>
        </w:rPr>
        <w:t xml:space="preserve">3 </w:t>
      </w:r>
      <w:r w:rsidRPr="00341210">
        <w:rPr>
          <w:rFonts w:ascii="Arial" w:hAnsi="Arial" w:cs="Arial"/>
          <w:lang w:eastAsia="ko-KR"/>
        </w:rPr>
        <w:t xml:space="preserve">for the LS </w:t>
      </w:r>
      <w:r w:rsidR="000F6D4D" w:rsidRPr="000F6D4D">
        <w:rPr>
          <w:rFonts w:ascii="Arial" w:hAnsi="Arial" w:cs="Arial"/>
          <w:lang w:eastAsia="ko-KR"/>
        </w:rPr>
        <w:t>on UAV regulation</w:t>
      </w:r>
      <w:r>
        <w:rPr>
          <w:rFonts w:ascii="Arial" w:hAnsi="Arial" w:cs="Arial" w:hint="eastAsia"/>
          <w:lang w:eastAsia="ko-KR"/>
        </w:rPr>
        <w:t>.</w:t>
      </w:r>
    </w:p>
    <w:p w14:paraId="18FD8084" w14:textId="77777777" w:rsidR="00341210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</w:p>
    <w:p w14:paraId="2CE80D03" w14:textId="1F78A4FA" w:rsidR="00651ED7" w:rsidRPr="00651ED7" w:rsidRDefault="00651ED7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SA2 discussed the following RAN3 question</w:t>
      </w:r>
      <w:r w:rsidR="00570A7E">
        <w:rPr>
          <w:rFonts w:ascii="Arial" w:hAnsi="Arial" w:cs="Arial" w:hint="eastAsia"/>
          <w:lang w:eastAsia="ko-KR"/>
        </w:rPr>
        <w:t xml:space="preserve"> and </w:t>
      </w:r>
      <w:r w:rsidR="00570A7E">
        <w:rPr>
          <w:rFonts w:ascii="Arial" w:hAnsi="Arial" w:cs="Arial"/>
          <w:lang w:eastAsia="ko-KR"/>
        </w:rPr>
        <w:t>would</w:t>
      </w:r>
      <w:r w:rsidR="00570A7E">
        <w:rPr>
          <w:rFonts w:ascii="Arial" w:hAnsi="Arial" w:cs="Arial" w:hint="eastAsia"/>
          <w:lang w:eastAsia="ko-KR"/>
        </w:rPr>
        <w:t xml:space="preserve"> like to provide feedback as below</w:t>
      </w:r>
      <w:r>
        <w:rPr>
          <w:rFonts w:ascii="Arial" w:hAnsi="Arial" w:cs="Arial" w:hint="eastAsia"/>
          <w:lang w:eastAsia="ko-KR"/>
        </w:rPr>
        <w:t>.</w:t>
      </w:r>
    </w:p>
    <w:p w14:paraId="2E5BF8DA" w14:textId="77777777" w:rsidR="000F6D4D" w:rsidRDefault="000F6D4D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576"/>
      </w:tblGrid>
      <w:tr w:rsidR="000F6D4D" w14:paraId="3EF65CDE" w14:textId="77777777" w:rsidTr="000F6D4D">
        <w:tc>
          <w:tcPr>
            <w:tcW w:w="9576" w:type="dxa"/>
          </w:tcPr>
          <w:p w14:paraId="76535B50" w14:textId="77777777" w:rsidR="000F6D4D" w:rsidRDefault="000F6D4D" w:rsidP="000F6D4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RAN3 would like to ask for the </w:t>
            </w:r>
            <w:r>
              <w:rPr>
                <w:lang w:eastAsia="zh-CN"/>
              </w:rPr>
              <w:t>guidance</w:t>
            </w:r>
            <w:r>
              <w:rPr>
                <w:rFonts w:hint="eastAsia"/>
                <w:lang w:eastAsia="zh-CN"/>
              </w:rPr>
              <w:t xml:space="preserve"> from SA2</w:t>
            </w:r>
            <w:r w:rsidRPr="00394AD5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whether it is a requirement for NG-RAN node to provide flight information to CN for the following cases: </w:t>
            </w:r>
          </w:p>
          <w:p w14:paraId="73FB75EE" w14:textId="77777777" w:rsidR="000F6D4D" w:rsidRDefault="000F6D4D" w:rsidP="000F6D4D">
            <w:pPr>
              <w:ind w:firstLine="720"/>
              <w:jc w:val="both"/>
              <w:rPr>
                <w:lang w:val="fr-FR" w:eastAsia="zh-CN"/>
              </w:rPr>
            </w:pPr>
            <w:r w:rsidRPr="00DA3920">
              <w:rPr>
                <w:rFonts w:hint="eastAsia"/>
                <w:lang w:val="fr-FR" w:eastAsia="zh-CN"/>
              </w:rPr>
              <w:t xml:space="preserve">1. R18 </w:t>
            </w:r>
            <w:r w:rsidRPr="00DA3920">
              <w:rPr>
                <w:lang w:val="fr-FR" w:eastAsia="zh-CN"/>
              </w:rPr>
              <w:t>UAV UEs</w:t>
            </w:r>
            <w:r w:rsidRPr="00DA3920">
              <w:rPr>
                <w:rFonts w:hint="eastAsia"/>
                <w:lang w:val="fr-FR" w:eastAsia="zh-CN"/>
              </w:rPr>
              <w:t>;</w:t>
            </w:r>
          </w:p>
          <w:p w14:paraId="43A57E98" w14:textId="10E81351" w:rsidR="000F6D4D" w:rsidRDefault="000F6D4D" w:rsidP="000F6D4D">
            <w:pPr>
              <w:ind w:firstLine="720"/>
              <w:jc w:val="both"/>
              <w:rPr>
                <w:rFonts w:ascii="Arial" w:hAnsi="Arial" w:cs="Arial"/>
                <w:lang w:eastAsia="ko-KR"/>
              </w:rPr>
            </w:pPr>
            <w:r w:rsidRPr="00DA3920">
              <w:rPr>
                <w:rFonts w:hint="eastAsia"/>
                <w:lang w:val="fr-FR" w:eastAsia="zh-CN"/>
              </w:rPr>
              <w:t>2. Legacy devices (non-UAV device);</w:t>
            </w:r>
          </w:p>
        </w:tc>
      </w:tr>
    </w:tbl>
    <w:p w14:paraId="561BDFD3" w14:textId="4AB7D2CB" w:rsidR="00B07ACC" w:rsidRDefault="00B07ACC" w:rsidP="00E9472C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</w:p>
    <w:p w14:paraId="2936FA40" w14:textId="32ED4858" w:rsidR="00F64F6F" w:rsidRDefault="00000F1C" w:rsidP="00E9472C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Answer: </w:t>
      </w:r>
      <w:r w:rsidR="00570A7E">
        <w:rPr>
          <w:rFonts w:ascii="Arial" w:hAnsi="Arial" w:cs="Arial" w:hint="eastAsia"/>
          <w:lang w:eastAsia="ko-KR"/>
        </w:rPr>
        <w:t xml:space="preserve">SA2 </w:t>
      </w:r>
      <w:r w:rsidR="00432F60">
        <w:rPr>
          <w:rFonts w:ascii="Arial" w:hAnsi="Arial" w:cs="Arial"/>
          <w:lang w:eastAsia="ko-KR"/>
        </w:rPr>
        <w:t>has not studied the two cases stated in the LS (</w:t>
      </w:r>
      <w:r w:rsidR="00432F60" w:rsidRPr="00432F60">
        <w:rPr>
          <w:rFonts w:ascii="Arial" w:hAnsi="Arial" w:cs="Arial"/>
          <w:lang w:eastAsia="ko-KR"/>
        </w:rPr>
        <w:t>S2-2411303/R3-245815</w:t>
      </w:r>
      <w:r w:rsidR="00432F60">
        <w:rPr>
          <w:rFonts w:ascii="Arial" w:hAnsi="Arial" w:cs="Arial"/>
          <w:lang w:eastAsia="ko-KR"/>
        </w:rPr>
        <w:t>) and may include the feature(s) in future release</w:t>
      </w:r>
      <w:r w:rsidR="007925CC">
        <w:rPr>
          <w:rFonts w:ascii="Arial" w:hAnsi="Arial" w:cs="Arial"/>
          <w:lang w:eastAsia="ko-KR"/>
        </w:rPr>
        <w:t>(</w:t>
      </w:r>
      <w:r w:rsidR="00432F60">
        <w:rPr>
          <w:rFonts w:ascii="Arial" w:hAnsi="Arial" w:cs="Arial"/>
          <w:lang w:eastAsia="ko-KR"/>
        </w:rPr>
        <w:t>s</w:t>
      </w:r>
      <w:r w:rsidR="007925CC">
        <w:rPr>
          <w:rFonts w:ascii="Arial" w:hAnsi="Arial" w:cs="Arial"/>
          <w:lang w:eastAsia="ko-KR"/>
        </w:rPr>
        <w:t>)</w:t>
      </w:r>
      <w:r w:rsidR="00570A7E">
        <w:rPr>
          <w:rFonts w:ascii="Arial" w:hAnsi="Arial" w:cs="Arial" w:hint="eastAsia"/>
          <w:lang w:eastAsia="ko-KR"/>
        </w:rPr>
        <w:t>.</w:t>
      </w:r>
    </w:p>
    <w:p w14:paraId="747ADB7F" w14:textId="77777777" w:rsidR="00341210" w:rsidRPr="00D310FD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eastAsia="等线" w:hAnsi="Arial" w:cs="Arial"/>
        </w:rPr>
      </w:pPr>
    </w:p>
    <w:p w14:paraId="08AF3A7D" w14:textId="1951403D" w:rsidR="00B97703" w:rsidRDefault="002F1940" w:rsidP="000F6242">
      <w:pPr>
        <w:pStyle w:val="Heading1"/>
        <w:rPr>
          <w:lang w:eastAsia="ko-KR"/>
        </w:rPr>
      </w:pPr>
      <w:r>
        <w:t>2</w:t>
      </w:r>
      <w:r>
        <w:tab/>
      </w:r>
      <w:r w:rsidR="000F6242">
        <w:t>Actions</w:t>
      </w:r>
    </w:p>
    <w:p w14:paraId="45637978" w14:textId="3E0CA71E" w:rsidR="00B97703" w:rsidRDefault="00B97703" w:rsidP="001C2EEB">
      <w:pPr>
        <w:spacing w:after="120"/>
        <w:ind w:left="1985" w:hanging="198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C541D">
        <w:rPr>
          <w:rFonts w:ascii="Arial" w:hAnsi="Arial" w:cs="Arial" w:hint="eastAsia"/>
          <w:b/>
          <w:lang w:eastAsia="ko-KR"/>
        </w:rPr>
        <w:t>RAN</w:t>
      </w:r>
      <w:r w:rsidR="00965FDA">
        <w:rPr>
          <w:rFonts w:ascii="Arial" w:hAnsi="Arial" w:cs="Arial" w:hint="eastAsia"/>
          <w:b/>
          <w:lang w:eastAsia="ko-KR"/>
        </w:rPr>
        <w:t>3</w:t>
      </w:r>
      <w:r w:rsidR="001B6D6C">
        <w:rPr>
          <w:rFonts w:ascii="Arial" w:hAnsi="Arial" w:cs="Arial"/>
          <w:b/>
        </w:rPr>
        <w:t>:</w:t>
      </w:r>
    </w:p>
    <w:p w14:paraId="721C812D" w14:textId="0433593E" w:rsidR="001B6D6C" w:rsidRPr="001B6D6C" w:rsidRDefault="00B97703" w:rsidP="001C2EEB">
      <w:pPr>
        <w:spacing w:after="120"/>
        <w:ind w:left="1985" w:hanging="1985"/>
        <w:jc w:val="both"/>
        <w:rPr>
          <w:rFonts w:ascii="Arial" w:eastAsia="等线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1B6D6C" w:rsidRPr="001B6D6C">
        <w:rPr>
          <w:rFonts w:ascii="Arial" w:eastAsia="等线" w:hAnsi="Arial" w:cs="Arial"/>
        </w:rPr>
        <w:t>SA</w:t>
      </w:r>
      <w:r w:rsidR="00341210">
        <w:rPr>
          <w:rFonts w:ascii="Arial" w:hAnsi="Arial" w:cs="Arial" w:hint="eastAsia"/>
          <w:lang w:eastAsia="ko-KR"/>
        </w:rPr>
        <w:t>2</w:t>
      </w:r>
      <w:r w:rsidR="001B6D6C" w:rsidRPr="001B6D6C">
        <w:rPr>
          <w:rFonts w:ascii="Arial" w:eastAsia="等线" w:hAnsi="Arial" w:cs="Arial"/>
        </w:rPr>
        <w:t xml:space="preserve"> kindly asks </w:t>
      </w:r>
      <w:r w:rsidR="007C541D">
        <w:rPr>
          <w:rFonts w:ascii="Arial" w:hAnsi="Arial" w:cs="Arial" w:hint="eastAsia"/>
          <w:lang w:eastAsia="ko-KR"/>
        </w:rPr>
        <w:t>RAN3</w:t>
      </w:r>
      <w:r w:rsidR="001B6D6C" w:rsidRPr="001B6D6C">
        <w:rPr>
          <w:rFonts w:ascii="Arial" w:eastAsia="等线" w:hAnsi="Arial" w:cs="Arial"/>
        </w:rPr>
        <w:t xml:space="preserve"> to </w:t>
      </w:r>
      <w:r w:rsidR="00C778F4">
        <w:rPr>
          <w:rFonts w:ascii="Arial" w:eastAsia="等线" w:hAnsi="Arial" w:cs="Arial"/>
        </w:rPr>
        <w:t>take the above information into account</w:t>
      </w:r>
      <w:r w:rsidR="005A3349">
        <w:rPr>
          <w:rFonts w:ascii="Arial" w:eastAsia="等线" w:hAnsi="Arial" w:cs="Arial"/>
        </w:rPr>
        <w:t>.</w:t>
      </w:r>
    </w:p>
    <w:p w14:paraId="066613F7" w14:textId="40123990" w:rsidR="00B97703" w:rsidRDefault="00B97703" w:rsidP="001B6D6C">
      <w:pPr>
        <w:spacing w:after="120"/>
        <w:ind w:left="993" w:hanging="993"/>
        <w:rPr>
          <w:rFonts w:ascii="Arial" w:hAnsi="Arial" w:cs="Arial"/>
        </w:rPr>
      </w:pPr>
    </w:p>
    <w:p w14:paraId="1518937F" w14:textId="0ABBAB9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965FDA">
        <w:rPr>
          <w:rFonts w:cs="Arial" w:hint="eastAsia"/>
          <w:bCs/>
          <w:szCs w:val="36"/>
          <w:lang w:eastAsia="ko-KR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389299" w14:textId="1E0A8AE0" w:rsidR="00965FDA" w:rsidRDefault="00965FDA" w:rsidP="002F1940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SA WG2#166</w:t>
      </w:r>
      <w:r w:rsidRPr="00965FDA">
        <w:rPr>
          <w:rFonts w:ascii="Arial" w:hAnsi="Arial" w:cs="Arial"/>
          <w:lang w:eastAsia="ko-KR"/>
        </w:rPr>
        <w:t>-Ad Hoc-e</w:t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 w:hint="eastAsia"/>
          <w:lang w:eastAsia="ko-KR"/>
        </w:rPr>
        <w:t xml:space="preserve">20 </w:t>
      </w:r>
      <w:r>
        <w:rPr>
          <w:rFonts w:ascii="Arial" w:hAnsi="Arial" w:cs="Arial"/>
          <w:lang w:eastAsia="ko-KR"/>
        </w:rPr>
        <w:t>–</w:t>
      </w:r>
      <w:r>
        <w:rPr>
          <w:rFonts w:ascii="Arial" w:hAnsi="Arial" w:cs="Arial" w:hint="eastAsia"/>
          <w:lang w:eastAsia="ko-KR"/>
        </w:rPr>
        <w:t xml:space="preserve"> 24 January 2025</w:t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 w:hint="eastAsia"/>
          <w:lang w:eastAsia="ko-KR"/>
        </w:rPr>
        <w:t>e-meeting (Online)</w:t>
      </w:r>
    </w:p>
    <w:p w14:paraId="343DE126" w14:textId="44F34040" w:rsidR="007C541D" w:rsidRPr="00965FDA" w:rsidRDefault="007C541D" w:rsidP="002F1940">
      <w:pPr>
        <w:rPr>
          <w:rFonts w:ascii="Arial" w:hAnsi="Arial" w:cs="Arial"/>
        </w:rPr>
      </w:pPr>
      <w:r w:rsidRPr="00965FDA">
        <w:rPr>
          <w:rFonts w:ascii="Arial" w:hAnsi="Arial" w:cs="Arial"/>
        </w:rPr>
        <w:t>SA</w:t>
      </w:r>
      <w:r>
        <w:rPr>
          <w:rFonts w:ascii="Arial" w:hAnsi="Arial" w:cs="Arial" w:hint="eastAsia"/>
          <w:lang w:eastAsia="ko-KR"/>
        </w:rPr>
        <w:t xml:space="preserve"> WG2</w:t>
      </w:r>
      <w:r w:rsidRPr="00965FDA">
        <w:rPr>
          <w:rFonts w:ascii="Arial" w:hAnsi="Arial" w:cs="Arial"/>
        </w:rPr>
        <w:t>#1</w:t>
      </w:r>
      <w:r>
        <w:rPr>
          <w:rFonts w:ascii="Arial" w:hAnsi="Arial" w:cs="Arial" w:hint="eastAsia"/>
          <w:lang w:eastAsia="ko-KR"/>
        </w:rPr>
        <w:t>67</w:t>
      </w:r>
      <w:r w:rsidRPr="00965FD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65FDA">
        <w:rPr>
          <w:rFonts w:ascii="Arial" w:hAnsi="Arial" w:cs="Arial"/>
        </w:rPr>
        <w:t>1</w:t>
      </w:r>
      <w:r>
        <w:rPr>
          <w:rFonts w:ascii="Arial" w:hAnsi="Arial" w:cs="Arial" w:hint="eastAsia"/>
          <w:lang w:eastAsia="ko-KR"/>
        </w:rPr>
        <w:t>7</w:t>
      </w:r>
      <w:r w:rsidRPr="00965FDA">
        <w:rPr>
          <w:rFonts w:ascii="Arial" w:hAnsi="Arial" w:cs="Arial"/>
        </w:rPr>
        <w:t xml:space="preserve"> </w:t>
      </w:r>
      <w:r>
        <w:rPr>
          <w:rFonts w:ascii="Arial" w:hAnsi="Arial" w:cs="Arial"/>
          <w:lang w:eastAsia="ko-KR"/>
        </w:rPr>
        <w:t>–</w:t>
      </w:r>
      <w:r>
        <w:rPr>
          <w:rFonts w:ascii="Arial" w:hAnsi="Arial" w:cs="Arial" w:hint="eastAsia"/>
          <w:lang w:eastAsia="ko-KR"/>
        </w:rPr>
        <w:t xml:space="preserve"> 21</w:t>
      </w:r>
      <w:r w:rsidRPr="00965FDA"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ko-KR"/>
        </w:rPr>
        <w:t>February</w:t>
      </w:r>
      <w:r w:rsidRPr="00965FDA">
        <w:rPr>
          <w:rFonts w:ascii="Arial" w:hAnsi="Arial" w:cs="Arial"/>
        </w:rPr>
        <w:t xml:space="preserve"> 202</w:t>
      </w:r>
      <w:r>
        <w:rPr>
          <w:rFonts w:ascii="Arial" w:hAnsi="Arial" w:cs="Arial" w:hint="eastAsia"/>
          <w:lang w:eastAsia="ko-KR"/>
        </w:rPr>
        <w:t>5</w:t>
      </w:r>
      <w:r w:rsidRPr="00965FDA">
        <w:rPr>
          <w:rFonts w:ascii="Arial" w:hAnsi="Arial" w:cs="Arial"/>
        </w:rPr>
        <w:tab/>
      </w:r>
      <w:r w:rsidRPr="00965FDA">
        <w:rPr>
          <w:rFonts w:ascii="Arial" w:hAnsi="Arial" w:cs="Arial"/>
        </w:rPr>
        <w:tab/>
      </w:r>
      <w:r>
        <w:rPr>
          <w:rFonts w:ascii="Arial" w:hAnsi="Arial" w:cs="Arial" w:hint="eastAsia"/>
          <w:lang w:eastAsia="ko-KR"/>
        </w:rPr>
        <w:t>Athens, Greece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58735D" w14:textId="77777777" w:rsidR="00725854" w:rsidRDefault="00725854">
      <w:pPr>
        <w:spacing w:after="0"/>
      </w:pPr>
      <w:r>
        <w:separator/>
      </w:r>
    </w:p>
  </w:endnote>
  <w:endnote w:type="continuationSeparator" w:id="0">
    <w:p w14:paraId="64FE5F1A" w14:textId="77777777" w:rsidR="00725854" w:rsidRDefault="007258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59FAD0" w14:textId="77777777" w:rsidR="00725854" w:rsidRDefault="00725854">
      <w:pPr>
        <w:spacing w:after="0"/>
      </w:pPr>
      <w:r>
        <w:separator/>
      </w:r>
    </w:p>
  </w:footnote>
  <w:footnote w:type="continuationSeparator" w:id="0">
    <w:p w14:paraId="6B4E16B6" w14:textId="77777777" w:rsidR="00725854" w:rsidRDefault="007258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68047183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doNotDisplayPageBoundaries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0F1C"/>
    <w:rsid w:val="000101E4"/>
    <w:rsid w:val="00017F23"/>
    <w:rsid w:val="00030F8D"/>
    <w:rsid w:val="00046AA9"/>
    <w:rsid w:val="00073E55"/>
    <w:rsid w:val="00074D3C"/>
    <w:rsid w:val="00084D35"/>
    <w:rsid w:val="000B21DF"/>
    <w:rsid w:val="000B499C"/>
    <w:rsid w:val="000D170B"/>
    <w:rsid w:val="000D276F"/>
    <w:rsid w:val="000D7F4F"/>
    <w:rsid w:val="000E6116"/>
    <w:rsid w:val="000F6242"/>
    <w:rsid w:val="000F6D4D"/>
    <w:rsid w:val="000F77E8"/>
    <w:rsid w:val="00103FF1"/>
    <w:rsid w:val="00105842"/>
    <w:rsid w:val="00123122"/>
    <w:rsid w:val="00133550"/>
    <w:rsid w:val="00141BD4"/>
    <w:rsid w:val="00147610"/>
    <w:rsid w:val="00162FA6"/>
    <w:rsid w:val="001636C5"/>
    <w:rsid w:val="00166CF8"/>
    <w:rsid w:val="00182912"/>
    <w:rsid w:val="00196B59"/>
    <w:rsid w:val="001A14F2"/>
    <w:rsid w:val="001B3A86"/>
    <w:rsid w:val="001B6D6C"/>
    <w:rsid w:val="001B727E"/>
    <w:rsid w:val="001B763F"/>
    <w:rsid w:val="001C2EEB"/>
    <w:rsid w:val="001C64F6"/>
    <w:rsid w:val="001D6E0E"/>
    <w:rsid w:val="001E143B"/>
    <w:rsid w:val="00215C2C"/>
    <w:rsid w:val="00220060"/>
    <w:rsid w:val="00223A58"/>
    <w:rsid w:val="00226381"/>
    <w:rsid w:val="002415C0"/>
    <w:rsid w:val="00246EB3"/>
    <w:rsid w:val="002473B2"/>
    <w:rsid w:val="0024796A"/>
    <w:rsid w:val="0025653F"/>
    <w:rsid w:val="002869FE"/>
    <w:rsid w:val="0028740B"/>
    <w:rsid w:val="0029653C"/>
    <w:rsid w:val="002B18B5"/>
    <w:rsid w:val="002B644C"/>
    <w:rsid w:val="002C6FAE"/>
    <w:rsid w:val="002E01C1"/>
    <w:rsid w:val="002E3BBE"/>
    <w:rsid w:val="002F1940"/>
    <w:rsid w:val="002F6AEE"/>
    <w:rsid w:val="002F7515"/>
    <w:rsid w:val="00322204"/>
    <w:rsid w:val="00341210"/>
    <w:rsid w:val="00352F12"/>
    <w:rsid w:val="0035358C"/>
    <w:rsid w:val="00383545"/>
    <w:rsid w:val="003C06D2"/>
    <w:rsid w:val="003D0F72"/>
    <w:rsid w:val="003D6E81"/>
    <w:rsid w:val="003F2EAA"/>
    <w:rsid w:val="003F5E20"/>
    <w:rsid w:val="004116ED"/>
    <w:rsid w:val="00415B4F"/>
    <w:rsid w:val="00421BF3"/>
    <w:rsid w:val="004322F1"/>
    <w:rsid w:val="00432F60"/>
    <w:rsid w:val="00433500"/>
    <w:rsid w:val="00433F71"/>
    <w:rsid w:val="0043559E"/>
    <w:rsid w:val="004405AA"/>
    <w:rsid w:val="00440D43"/>
    <w:rsid w:val="00441B3A"/>
    <w:rsid w:val="004613A9"/>
    <w:rsid w:val="00470DF6"/>
    <w:rsid w:val="00472E88"/>
    <w:rsid w:val="00490D22"/>
    <w:rsid w:val="004E3939"/>
    <w:rsid w:val="004E65B2"/>
    <w:rsid w:val="004F32F4"/>
    <w:rsid w:val="004F5708"/>
    <w:rsid w:val="00513201"/>
    <w:rsid w:val="00522A46"/>
    <w:rsid w:val="00526DDD"/>
    <w:rsid w:val="005341BB"/>
    <w:rsid w:val="00554496"/>
    <w:rsid w:val="00570A7E"/>
    <w:rsid w:val="00577D35"/>
    <w:rsid w:val="005A3349"/>
    <w:rsid w:val="005B6433"/>
    <w:rsid w:val="005D6C7B"/>
    <w:rsid w:val="005E027A"/>
    <w:rsid w:val="005E40C2"/>
    <w:rsid w:val="006052AD"/>
    <w:rsid w:val="00607B44"/>
    <w:rsid w:val="00623CE7"/>
    <w:rsid w:val="00651ED7"/>
    <w:rsid w:val="00664684"/>
    <w:rsid w:val="00666D18"/>
    <w:rsid w:val="006902F1"/>
    <w:rsid w:val="006A015D"/>
    <w:rsid w:val="006E0400"/>
    <w:rsid w:val="00707E68"/>
    <w:rsid w:val="00725854"/>
    <w:rsid w:val="007334A1"/>
    <w:rsid w:val="0073766B"/>
    <w:rsid w:val="007561B2"/>
    <w:rsid w:val="007636DE"/>
    <w:rsid w:val="00791BDA"/>
    <w:rsid w:val="007925CC"/>
    <w:rsid w:val="007A7A85"/>
    <w:rsid w:val="007B43D4"/>
    <w:rsid w:val="007C541D"/>
    <w:rsid w:val="007D6235"/>
    <w:rsid w:val="007D7496"/>
    <w:rsid w:val="007F4F92"/>
    <w:rsid w:val="00832840"/>
    <w:rsid w:val="008758B0"/>
    <w:rsid w:val="008952C5"/>
    <w:rsid w:val="008C7831"/>
    <w:rsid w:val="008D3E9C"/>
    <w:rsid w:val="008D772F"/>
    <w:rsid w:val="008E6C18"/>
    <w:rsid w:val="008F7AA4"/>
    <w:rsid w:val="00902989"/>
    <w:rsid w:val="0090367C"/>
    <w:rsid w:val="00913FA9"/>
    <w:rsid w:val="00914CD1"/>
    <w:rsid w:val="009528CF"/>
    <w:rsid w:val="009572D5"/>
    <w:rsid w:val="009603F6"/>
    <w:rsid w:val="00965FDA"/>
    <w:rsid w:val="00971ACC"/>
    <w:rsid w:val="009817C9"/>
    <w:rsid w:val="009963AC"/>
    <w:rsid w:val="0099764C"/>
    <w:rsid w:val="009A0382"/>
    <w:rsid w:val="009A1D12"/>
    <w:rsid w:val="009C01E1"/>
    <w:rsid w:val="009E0B14"/>
    <w:rsid w:val="009E5278"/>
    <w:rsid w:val="00A136B6"/>
    <w:rsid w:val="00A26417"/>
    <w:rsid w:val="00A3272B"/>
    <w:rsid w:val="00A407C5"/>
    <w:rsid w:val="00A455B0"/>
    <w:rsid w:val="00A57D88"/>
    <w:rsid w:val="00A6461A"/>
    <w:rsid w:val="00A67D10"/>
    <w:rsid w:val="00A70448"/>
    <w:rsid w:val="00A85DF4"/>
    <w:rsid w:val="00AA4FF3"/>
    <w:rsid w:val="00AC4990"/>
    <w:rsid w:val="00AC4EF8"/>
    <w:rsid w:val="00AE1B3E"/>
    <w:rsid w:val="00AF3E3D"/>
    <w:rsid w:val="00B00531"/>
    <w:rsid w:val="00B059D0"/>
    <w:rsid w:val="00B07ACC"/>
    <w:rsid w:val="00B321E1"/>
    <w:rsid w:val="00B35644"/>
    <w:rsid w:val="00B422ED"/>
    <w:rsid w:val="00B667B4"/>
    <w:rsid w:val="00B724D3"/>
    <w:rsid w:val="00B73732"/>
    <w:rsid w:val="00B97703"/>
    <w:rsid w:val="00BA3D66"/>
    <w:rsid w:val="00BB0E97"/>
    <w:rsid w:val="00BC2389"/>
    <w:rsid w:val="00BC656E"/>
    <w:rsid w:val="00BD6374"/>
    <w:rsid w:val="00C03905"/>
    <w:rsid w:val="00C04BFC"/>
    <w:rsid w:val="00C17229"/>
    <w:rsid w:val="00C21810"/>
    <w:rsid w:val="00C23DA0"/>
    <w:rsid w:val="00C3086F"/>
    <w:rsid w:val="00C30E1B"/>
    <w:rsid w:val="00C33060"/>
    <w:rsid w:val="00C43BF5"/>
    <w:rsid w:val="00C567DC"/>
    <w:rsid w:val="00C70CCC"/>
    <w:rsid w:val="00C778F4"/>
    <w:rsid w:val="00C870B9"/>
    <w:rsid w:val="00C87244"/>
    <w:rsid w:val="00C91EF3"/>
    <w:rsid w:val="00CB2B16"/>
    <w:rsid w:val="00CD77E8"/>
    <w:rsid w:val="00CE03DE"/>
    <w:rsid w:val="00CF6087"/>
    <w:rsid w:val="00CF7E66"/>
    <w:rsid w:val="00D14BB6"/>
    <w:rsid w:val="00D1541F"/>
    <w:rsid w:val="00D16E59"/>
    <w:rsid w:val="00D25BD2"/>
    <w:rsid w:val="00D310FD"/>
    <w:rsid w:val="00D31981"/>
    <w:rsid w:val="00D33624"/>
    <w:rsid w:val="00D46E66"/>
    <w:rsid w:val="00D7484B"/>
    <w:rsid w:val="00D827E5"/>
    <w:rsid w:val="00D95543"/>
    <w:rsid w:val="00DB2938"/>
    <w:rsid w:val="00DC47B4"/>
    <w:rsid w:val="00E003DF"/>
    <w:rsid w:val="00E122B3"/>
    <w:rsid w:val="00E2241D"/>
    <w:rsid w:val="00E23E6A"/>
    <w:rsid w:val="00E665BE"/>
    <w:rsid w:val="00E67CAF"/>
    <w:rsid w:val="00E73323"/>
    <w:rsid w:val="00E9472C"/>
    <w:rsid w:val="00EB0BC7"/>
    <w:rsid w:val="00EB3C55"/>
    <w:rsid w:val="00EC7A59"/>
    <w:rsid w:val="00EE31A4"/>
    <w:rsid w:val="00EF5C3A"/>
    <w:rsid w:val="00F25496"/>
    <w:rsid w:val="00F64F6F"/>
    <w:rsid w:val="00F667CF"/>
    <w:rsid w:val="00F803BE"/>
    <w:rsid w:val="00F82FEC"/>
    <w:rsid w:val="00F86FE9"/>
    <w:rsid w:val="00FB0B6F"/>
    <w:rsid w:val="00FB0EA2"/>
    <w:rsid w:val="00FB2E7B"/>
    <w:rsid w:val="00FE0634"/>
    <w:rsid w:val="00FE7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2F7515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0F6D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30F8D"/>
  </w:style>
  <w:style w:type="paragraph" w:customStyle="1" w:styleId="Contact">
    <w:name w:val="Contact"/>
    <w:basedOn w:val="Heading4"/>
    <w:rsid w:val="000F77E8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91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LS template for N3</vt:lpstr>
      <vt:lpstr>LS template for N3</vt:lpstr>
      <vt:lpstr>1	Overall description</vt:lpstr>
      <vt:lpstr>2	Actions</vt:lpstr>
      <vt:lpstr>3	Dates of next TSG SA WG 3 meetings</vt:lpstr>
    </vt:vector>
  </TitlesOfParts>
  <Company>ETSI Sophia Antipolis</Company>
  <LinksUpToDate>false</LinksUpToDate>
  <CharactersWithSpaces>1230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12</cp:revision>
  <cp:lastPrinted>2002-04-23T07:10:00Z</cp:lastPrinted>
  <dcterms:created xsi:type="dcterms:W3CDTF">2024-11-01T00:43:00Z</dcterms:created>
  <dcterms:modified xsi:type="dcterms:W3CDTF">2024-11-08T21:58:00Z</dcterms:modified>
</cp:coreProperties>
</file>